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3F8352" w:rsidR="001E41F3" w:rsidRDefault="00C01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1FB7">
        <w:rPr>
          <w:b/>
          <w:noProof/>
          <w:sz w:val="24"/>
        </w:rPr>
        <w:t>3GPP TSG-RAN WG4 Meeting #118</w:t>
      </w:r>
      <w:r w:rsidR="001E41F3">
        <w:rPr>
          <w:b/>
          <w:i/>
          <w:noProof/>
          <w:sz w:val="28"/>
        </w:rPr>
        <w:tab/>
      </w:r>
      <w:r w:rsidRPr="00C01FB7">
        <w:rPr>
          <w:b/>
          <w:i/>
          <w:noProof/>
          <w:sz w:val="28"/>
        </w:rPr>
        <w:t>R4-260002</w:t>
      </w:r>
      <w:r w:rsidR="003877CE">
        <w:rPr>
          <w:b/>
          <w:i/>
          <w:noProof/>
          <w:sz w:val="28"/>
        </w:rPr>
        <w:t>3</w:t>
      </w:r>
    </w:p>
    <w:p w14:paraId="7CB45193" w14:textId="5D94F376" w:rsidR="001E41F3" w:rsidRDefault="00C01FB7" w:rsidP="005E2C44">
      <w:pPr>
        <w:pStyle w:val="CRCoverPage"/>
        <w:outlineLvl w:val="0"/>
        <w:rPr>
          <w:b/>
          <w:noProof/>
          <w:sz w:val="24"/>
        </w:rPr>
      </w:pPr>
      <w:r w:rsidRPr="00C01FB7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C50435F" w:rsidR="001E41F3" w:rsidRDefault="003121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5B2CF" w:rsidR="001E41F3" w:rsidRPr="00410371" w:rsidRDefault="00C01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FA936" w:rsidR="001E41F3" w:rsidRPr="00410371" w:rsidRDefault="00C01FB7" w:rsidP="00C01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462F39" w:rsidR="001E41F3" w:rsidRPr="00410371" w:rsidRDefault="003121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A75B" w:rsidR="001E41F3" w:rsidRPr="00410371" w:rsidRDefault="00C01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941F8" w:rsidR="00F25D98" w:rsidRDefault="00C01F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A3BFF" w:rsidR="001E41F3" w:rsidRDefault="003877CE">
            <w:pPr>
              <w:pStyle w:val="CRCoverPage"/>
              <w:spacing w:after="0"/>
              <w:ind w:left="100"/>
              <w:rPr>
                <w:noProof/>
              </w:rPr>
            </w:pPr>
            <w:r w:rsidRPr="003877CE">
              <w:t>Draft CR to 38.101-1 Verizon 4&amp;5-Band Combos for NR_CADC_SUL_R20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4B98B5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80E46" w:rsidR="001E41F3" w:rsidRDefault="00C01F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39FEB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NR_CADC_SUL_R20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1DCD96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2026-1-</w:t>
            </w:r>
            <w:r>
              <w:rPr>
                <w:rFonts w:ascii="Arial" w:hAnsi="Arial"/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124E0" w:rsidR="001E41F3" w:rsidRDefault="00C01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93D4E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6E7CBA" w:rsidR="001E41F3" w:rsidRDefault="003877CE">
            <w:pPr>
              <w:pStyle w:val="CRCoverPage"/>
              <w:spacing w:after="0"/>
              <w:ind w:left="100"/>
              <w:rPr>
                <w:noProof/>
              </w:rPr>
            </w:pPr>
            <w:r w:rsidRPr="003877CE">
              <w:rPr>
                <w:noProof/>
              </w:rPr>
              <w:t>Introduce inter band NR CA band combos of 4&amp;5 bands including n13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3CD8A0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NR CA requiremenets for the following combinations including n13</w:t>
            </w:r>
          </w:p>
          <w:p w14:paraId="3E4F4598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CA_n2A-n5A-n13A-n48A</w:t>
            </w:r>
          </w:p>
          <w:p w14:paraId="022DBF66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CA_n2A-n5A-n13A-n48(2A)</w:t>
            </w:r>
          </w:p>
          <w:p w14:paraId="3014641A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CA_n2A-n5A-n13A-n48B</w:t>
            </w:r>
          </w:p>
          <w:p w14:paraId="19510E32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CA_n2A-n5A-n13A-n66A</w:t>
            </w:r>
          </w:p>
          <w:p w14:paraId="559A48FD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CA_n2A-n5A-n13A-n77A</w:t>
            </w:r>
          </w:p>
          <w:p w14:paraId="1AEEEDED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CA_n2A-n5A-n13A-n77C</w:t>
            </w:r>
          </w:p>
          <w:p w14:paraId="5B2A52AC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CA_n2A-n13A-n48A-n66A</w:t>
            </w:r>
          </w:p>
          <w:p w14:paraId="01B26575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CA_n2A-n13A-n48A-n77A</w:t>
            </w:r>
          </w:p>
          <w:p w14:paraId="33EAEC3B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CA_n2A-n13A-n48(2A)-n77A</w:t>
            </w:r>
          </w:p>
          <w:p w14:paraId="56756C26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CA_n2A-n13A-n48B-n77A</w:t>
            </w:r>
          </w:p>
          <w:p w14:paraId="71C2E10B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CA_n2A-n13A-n48A-n77C</w:t>
            </w:r>
          </w:p>
          <w:p w14:paraId="5C404AC5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CA_n2A-n13A-n66A-n77A</w:t>
            </w:r>
          </w:p>
          <w:p w14:paraId="29815770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CA_n5A-n13A-n48A-n66A</w:t>
            </w:r>
          </w:p>
          <w:p w14:paraId="62041E6E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CA_n5A-n13A-n48(2A)-n66A</w:t>
            </w:r>
          </w:p>
          <w:p w14:paraId="53104B62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CA_n5A-n13A-n48B-n66A</w:t>
            </w:r>
          </w:p>
          <w:p w14:paraId="3328DE3F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CA_n5A-n13A-n48A-n77A</w:t>
            </w:r>
          </w:p>
          <w:p w14:paraId="41E2E317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CA_n5A-n13A-n48(2A)-n77A</w:t>
            </w:r>
          </w:p>
          <w:p w14:paraId="382EB8C8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CA_n5A-n13A-n48B-n77A</w:t>
            </w:r>
          </w:p>
          <w:p w14:paraId="737398CF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CA_n5A-n13A-n48A-n77C</w:t>
            </w:r>
          </w:p>
          <w:p w14:paraId="34BA3A55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CA_n5A-n13A-n66A-n77A</w:t>
            </w:r>
          </w:p>
          <w:p w14:paraId="675C8F8A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CA_n5A-n13A-n66A-n77C</w:t>
            </w:r>
          </w:p>
          <w:p w14:paraId="64FB97F8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CA_n13A-n48A-n66A-n77A</w:t>
            </w:r>
          </w:p>
          <w:p w14:paraId="2301E215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CA_n2A-n5A-n13A-n48A-n77A</w:t>
            </w:r>
          </w:p>
          <w:p w14:paraId="1A4B0311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CA_n2A-n5A-n13A-n66A-n77A</w:t>
            </w:r>
          </w:p>
          <w:p w14:paraId="31C656EC" w14:textId="4AC168EF" w:rsidR="001E41F3" w:rsidRPr="00570EE9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CA_n5A-n13A-n48A-n66A-n77A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A6CE4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The band combinations are not supported by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5A3CD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5.5A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029F7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16B8FC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E52A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1FB7">
              <w:rPr>
                <w:rFonts w:hint="eastAsia"/>
                <w:noProof/>
                <w:lang w:eastAsia="zh-CN"/>
              </w:rPr>
              <w:t>38.521-1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35444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01F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2356C0" w:rsidR="00C01FB7" w:rsidRDefault="00C01FB7" w:rsidP="00C01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Cover sheet only, no </w:t>
            </w:r>
            <w:r w:rsidRPr="00757B94">
              <w:rPr>
                <w:noProof/>
              </w:rPr>
              <w:t>clause 5 content</w:t>
            </w:r>
            <w:r>
              <w:rPr>
                <w:noProof/>
              </w:rPr>
              <w:t>. Changes in associated JSON files.</w:t>
            </w:r>
          </w:p>
        </w:tc>
      </w:tr>
      <w:tr w:rsidR="00C01F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1FB7" w:rsidRPr="008863B9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1FB7" w:rsidRPr="008863B9" w:rsidRDefault="00C01FB7" w:rsidP="00C01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F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837393" w:rsidR="00C01FB7" w:rsidRDefault="001730F4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cover page based on Huawei feedback.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83608" w14:textId="77777777" w:rsidR="004B7DC9" w:rsidRDefault="004B7DC9">
      <w:r>
        <w:separator/>
      </w:r>
    </w:p>
  </w:endnote>
  <w:endnote w:type="continuationSeparator" w:id="0">
    <w:p w14:paraId="1F1731EA" w14:textId="77777777" w:rsidR="004B7DC9" w:rsidRDefault="004B7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09E1D" w14:textId="77777777" w:rsidR="004B7DC9" w:rsidRDefault="004B7DC9">
      <w:r>
        <w:separator/>
      </w:r>
    </w:p>
  </w:footnote>
  <w:footnote w:type="continuationSeparator" w:id="0">
    <w:p w14:paraId="17E3EC08" w14:textId="77777777" w:rsidR="004B7DC9" w:rsidRDefault="004B7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16C66"/>
    <w:multiLevelType w:val="hybridMultilevel"/>
    <w:tmpl w:val="5964B7F6"/>
    <w:lvl w:ilvl="0" w:tplc="1C7875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730F4"/>
    <w:rsid w:val="00192C46"/>
    <w:rsid w:val="001A08B3"/>
    <w:rsid w:val="001A7B60"/>
    <w:rsid w:val="001B08F4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1219C"/>
    <w:rsid w:val="00320850"/>
    <w:rsid w:val="003609EF"/>
    <w:rsid w:val="0036231A"/>
    <w:rsid w:val="00374DD4"/>
    <w:rsid w:val="003877CE"/>
    <w:rsid w:val="003B7AF1"/>
    <w:rsid w:val="003D057B"/>
    <w:rsid w:val="003E1A36"/>
    <w:rsid w:val="00410371"/>
    <w:rsid w:val="004242F1"/>
    <w:rsid w:val="004B75B7"/>
    <w:rsid w:val="004B7DC9"/>
    <w:rsid w:val="004D5E28"/>
    <w:rsid w:val="005141D9"/>
    <w:rsid w:val="0051580D"/>
    <w:rsid w:val="00547111"/>
    <w:rsid w:val="00570EE9"/>
    <w:rsid w:val="00592D74"/>
    <w:rsid w:val="005B3EBB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F00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5035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01FB7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B46B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01FB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Tang, Yuqiang (Richard)</cp:lastModifiedBy>
  <cp:revision>27</cp:revision>
  <cp:lastPrinted>1900-01-01T06:00:00Z</cp:lastPrinted>
  <dcterms:created xsi:type="dcterms:W3CDTF">2020-02-03T08:32:00Z</dcterms:created>
  <dcterms:modified xsi:type="dcterms:W3CDTF">2026-02-10T07:47:00Z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